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BF1" w:rsidRDefault="00407BF1" w:rsidP="00407BF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Isabel de WITTLEBURY</w:t>
      </w:r>
      <w:r>
        <w:rPr>
          <w:rStyle w:val="Hyperlink"/>
          <w:u w:val="none"/>
        </w:rPr>
        <w:t xml:space="preserve">     (ca.1403-1461)</w:t>
      </w:r>
    </w:p>
    <w:p w:rsidR="00407BF1" w:rsidRDefault="00407BF1" w:rsidP="00407BF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7BF1" w:rsidRDefault="00407BF1" w:rsidP="00407BF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7BF1" w:rsidRDefault="00407BF1" w:rsidP="00407BF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Daughter of Alfred de </w:t>
      </w:r>
      <w:proofErr w:type="spellStart"/>
      <w:proofErr w:type="gramStart"/>
      <w:r>
        <w:rPr>
          <w:rStyle w:val="Hyperlink"/>
          <w:u w:val="none"/>
        </w:rPr>
        <w:t>Wittlebury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q.v.).    (V.C.H. Rutland </w:t>
      </w:r>
      <w:proofErr w:type="spellStart"/>
      <w:r>
        <w:rPr>
          <w:rStyle w:val="Hyperlink"/>
          <w:u w:val="none"/>
        </w:rPr>
        <w:t>vol.II</w:t>
      </w:r>
      <w:proofErr w:type="spellEnd"/>
      <w:r>
        <w:rPr>
          <w:rStyle w:val="Hyperlink"/>
          <w:u w:val="none"/>
        </w:rPr>
        <w:t xml:space="preserve"> p.160)</w:t>
      </w:r>
    </w:p>
    <w:p w:rsidR="00407BF1" w:rsidRDefault="00407BF1" w:rsidP="00407BF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= Sir Henry </w:t>
      </w:r>
      <w:proofErr w:type="spellStart"/>
      <w:r>
        <w:rPr>
          <w:rStyle w:val="Hyperlink"/>
          <w:u w:val="none"/>
        </w:rPr>
        <w:t>Plessington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Burley(</w:t>
      </w:r>
      <w:proofErr w:type="gramEnd"/>
      <w:r>
        <w:rPr>
          <w:rStyle w:val="Hyperlink"/>
          <w:u w:val="none"/>
        </w:rPr>
        <w:t xml:space="preserve">q.v.).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407BF1" w:rsidRDefault="00407BF1" w:rsidP="00407BF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7BF1" w:rsidRDefault="00407BF1" w:rsidP="00407BF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7BF1" w:rsidRDefault="00407BF1" w:rsidP="00407BF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BF1" w:rsidRDefault="00407BF1" w:rsidP="00920DE3">
      <w:pPr>
        <w:spacing w:after="0" w:line="240" w:lineRule="auto"/>
      </w:pPr>
      <w:r>
        <w:separator/>
      </w:r>
    </w:p>
  </w:endnote>
  <w:endnote w:type="continuationSeparator" w:id="0">
    <w:p w:rsidR="00407BF1" w:rsidRDefault="00407B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BF1" w:rsidRDefault="00407BF1" w:rsidP="00920DE3">
      <w:pPr>
        <w:spacing w:after="0" w:line="240" w:lineRule="auto"/>
      </w:pPr>
      <w:r>
        <w:separator/>
      </w:r>
    </w:p>
  </w:footnote>
  <w:footnote w:type="continuationSeparator" w:id="0">
    <w:p w:rsidR="00407BF1" w:rsidRDefault="00407B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F1"/>
    <w:rsid w:val="00120749"/>
    <w:rsid w:val="00407BF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07BF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07BF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2015-03-10T22:14:00Z</dcterms:created>
  <dcterms:modified xsi:type="dcterms:W3CDTF">2015-03-10T22:14:00Z</dcterms:modified>
</cp:coreProperties>
</file>